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BE240" w14:textId="77777777" w:rsidR="00C57D6C" w:rsidRDefault="00C57D6C" w:rsidP="003A2952">
      <w:pPr>
        <w:pStyle w:val="Unittitle"/>
      </w:pPr>
    </w:p>
    <w:p w14:paraId="059FD379" w14:textId="77777777" w:rsidR="00C57D6C" w:rsidRDefault="00C57D6C" w:rsidP="003A2952">
      <w:pPr>
        <w:pStyle w:val="Unittitle"/>
      </w:pPr>
    </w:p>
    <w:p w14:paraId="60145F51" w14:textId="36235C7C" w:rsidR="007B7A8F" w:rsidRDefault="007B7A8F" w:rsidP="003A2952">
      <w:pPr>
        <w:pStyle w:val="Unittitle"/>
      </w:pPr>
      <w:r>
        <w:t>3. Construction design principles</w:t>
      </w:r>
    </w:p>
    <w:p w14:paraId="08998EF4" w14:textId="67E2E3F6" w:rsidR="007B7A8F" w:rsidRPr="00AD06FF" w:rsidRDefault="007B7A8F" w:rsidP="004A1A79">
      <w:pPr>
        <w:pStyle w:val="Heading1"/>
      </w:pPr>
      <w:r w:rsidRPr="00AD06FF">
        <w:t xml:space="preserve">Worksheet </w:t>
      </w:r>
      <w:r>
        <w:t>1</w:t>
      </w:r>
      <w:r w:rsidR="00D03003">
        <w:t>4</w:t>
      </w:r>
      <w:r w:rsidRPr="00AD06FF">
        <w:t xml:space="preserve">: </w:t>
      </w:r>
      <w:r>
        <w:t>Gan</w:t>
      </w:r>
      <w:r w:rsidR="007F1323">
        <w:t>t</w:t>
      </w:r>
      <w:r>
        <w:t xml:space="preserve">t chart </w:t>
      </w:r>
      <w:r w:rsidRPr="00AD06FF">
        <w:t>(</w:t>
      </w:r>
      <w:r>
        <w:t>learner</w:t>
      </w:r>
      <w:r w:rsidRPr="00AD06FF">
        <w:t>)</w:t>
      </w:r>
    </w:p>
    <w:p w14:paraId="060DE908" w14:textId="054BF435" w:rsidR="007B7A8F" w:rsidRPr="005549BB" w:rsidRDefault="007B7A8F">
      <w:pPr>
        <w:rPr>
          <w:rFonts w:cs="Arial"/>
        </w:rPr>
      </w:pPr>
      <w:r w:rsidRPr="005549BB">
        <w:rPr>
          <w:rFonts w:cs="Arial"/>
        </w:rPr>
        <w:t>Working in pairs</w:t>
      </w:r>
      <w:r>
        <w:rPr>
          <w:rFonts w:cs="Arial"/>
        </w:rPr>
        <w:t>,</w:t>
      </w:r>
      <w:r w:rsidRPr="005549BB">
        <w:rPr>
          <w:rFonts w:cs="Arial"/>
        </w:rPr>
        <w:t xml:space="preserve"> complete the Gan</w:t>
      </w:r>
      <w:r w:rsidR="007F1323">
        <w:rPr>
          <w:rFonts w:cs="Arial"/>
        </w:rPr>
        <w:t>t</w:t>
      </w:r>
      <w:r w:rsidRPr="005549BB">
        <w:rPr>
          <w:rFonts w:cs="Arial"/>
        </w:rPr>
        <w:t>t chart below for a typical construction project</w:t>
      </w:r>
      <w:r>
        <w:rPr>
          <w:rFonts w:cs="Arial"/>
        </w:rPr>
        <w:t xml:space="preserve">. </w:t>
      </w:r>
      <w:r w:rsidRPr="005549BB">
        <w:rPr>
          <w:rFonts w:cs="Arial"/>
        </w:rPr>
        <w:t xml:space="preserve"> </w:t>
      </w:r>
    </w:p>
    <w:p w14:paraId="5EB188D5" w14:textId="77777777" w:rsidR="007B7A8F" w:rsidRDefault="007B7A8F"/>
    <w:tbl>
      <w:tblPr>
        <w:tblStyle w:val="GridTable1Light-Accent51"/>
        <w:tblW w:w="14387" w:type="dxa"/>
        <w:tblBorders>
          <w:top w:val="single" w:sz="12" w:space="0" w:color="8EAADB" w:themeColor="accent5" w:themeTint="99"/>
          <w:left w:val="single" w:sz="12" w:space="0" w:color="8EAADB" w:themeColor="accent5" w:themeTint="99"/>
          <w:bottom w:val="single" w:sz="12" w:space="0" w:color="8EAADB" w:themeColor="accent5" w:themeTint="99"/>
          <w:right w:val="single" w:sz="12" w:space="0" w:color="8EAADB" w:themeColor="accent5" w:themeTint="99"/>
          <w:insideH w:val="single" w:sz="12" w:space="0" w:color="8EAADB" w:themeColor="accent5" w:themeTint="99"/>
          <w:insideV w:val="single" w:sz="12" w:space="0" w:color="8EAADB" w:themeColor="accent5" w:themeTint="99"/>
        </w:tblBorders>
        <w:tblLook w:val="04A0" w:firstRow="1" w:lastRow="0" w:firstColumn="1" w:lastColumn="0" w:noHBand="0" w:noVBand="1"/>
      </w:tblPr>
      <w:tblGrid>
        <w:gridCol w:w="3326"/>
        <w:gridCol w:w="1272"/>
        <w:gridCol w:w="1088"/>
        <w:gridCol w:w="1087"/>
        <w:gridCol w:w="1088"/>
        <w:gridCol w:w="1088"/>
        <w:gridCol w:w="1087"/>
        <w:gridCol w:w="1088"/>
        <w:gridCol w:w="1087"/>
        <w:gridCol w:w="1088"/>
        <w:gridCol w:w="1088"/>
      </w:tblGrid>
      <w:tr w:rsidR="00767AEF" w:rsidRPr="002C1AAA" w14:paraId="78B13C8B" w14:textId="77777777" w:rsidTr="00833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752A16F8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 xml:space="preserve">Weeks </w:t>
            </w:r>
          </w:p>
        </w:tc>
        <w:tc>
          <w:tcPr>
            <w:tcW w:w="1272" w:type="dxa"/>
            <w:tcBorders>
              <w:bottom w:val="single" w:sz="12" w:space="0" w:color="00B050"/>
            </w:tcBorders>
            <w:shd w:val="clear" w:color="auto" w:fill="auto"/>
          </w:tcPr>
          <w:p w14:paraId="6AC0290B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1</w:t>
            </w:r>
          </w:p>
        </w:tc>
        <w:tc>
          <w:tcPr>
            <w:tcW w:w="1088" w:type="dxa"/>
            <w:shd w:val="clear" w:color="auto" w:fill="auto"/>
          </w:tcPr>
          <w:p w14:paraId="68F37C10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14:paraId="5FEB4F52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3</w:t>
            </w:r>
          </w:p>
        </w:tc>
        <w:tc>
          <w:tcPr>
            <w:tcW w:w="1088" w:type="dxa"/>
            <w:shd w:val="clear" w:color="auto" w:fill="auto"/>
          </w:tcPr>
          <w:p w14:paraId="614EF100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4</w:t>
            </w:r>
          </w:p>
        </w:tc>
        <w:tc>
          <w:tcPr>
            <w:tcW w:w="1088" w:type="dxa"/>
            <w:shd w:val="clear" w:color="auto" w:fill="auto"/>
          </w:tcPr>
          <w:p w14:paraId="2C8082A4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14:paraId="592087CC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6</w:t>
            </w:r>
          </w:p>
        </w:tc>
        <w:tc>
          <w:tcPr>
            <w:tcW w:w="1088" w:type="dxa"/>
            <w:shd w:val="clear" w:color="auto" w:fill="auto"/>
          </w:tcPr>
          <w:p w14:paraId="50067C1E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7</w:t>
            </w:r>
          </w:p>
        </w:tc>
        <w:tc>
          <w:tcPr>
            <w:tcW w:w="1087" w:type="dxa"/>
            <w:shd w:val="clear" w:color="auto" w:fill="auto"/>
          </w:tcPr>
          <w:p w14:paraId="23D47107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8</w:t>
            </w:r>
          </w:p>
        </w:tc>
        <w:tc>
          <w:tcPr>
            <w:tcW w:w="1088" w:type="dxa"/>
            <w:shd w:val="clear" w:color="auto" w:fill="auto"/>
          </w:tcPr>
          <w:p w14:paraId="2800E320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9</w:t>
            </w:r>
          </w:p>
        </w:tc>
        <w:tc>
          <w:tcPr>
            <w:tcW w:w="1088" w:type="dxa"/>
            <w:shd w:val="clear" w:color="auto" w:fill="auto"/>
          </w:tcPr>
          <w:p w14:paraId="45160456" w14:textId="77777777" w:rsidR="00767AEF" w:rsidRPr="002C1AAA" w:rsidRDefault="00767AEF" w:rsidP="008335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>10</w:t>
            </w:r>
          </w:p>
        </w:tc>
      </w:tr>
      <w:tr w:rsidR="00767AEF" w:rsidRPr="002C1AAA" w14:paraId="2B599CCB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tcBorders>
              <w:right w:val="single" w:sz="12" w:space="0" w:color="00B050"/>
            </w:tcBorders>
            <w:shd w:val="clear" w:color="auto" w:fill="auto"/>
          </w:tcPr>
          <w:p w14:paraId="426C9084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59F0E0B5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left w:val="single" w:sz="12" w:space="0" w:color="00B050"/>
              <w:bottom w:val="single" w:sz="12" w:space="0" w:color="8EAADB" w:themeColor="accent5" w:themeTint="99"/>
            </w:tcBorders>
            <w:shd w:val="clear" w:color="auto" w:fill="auto"/>
          </w:tcPr>
          <w:p w14:paraId="08E967E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D43F53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3221E56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EF2924C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AE34B44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CCB71D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3DBA5A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C6F532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5D51A2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533ADCB8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27E0E1ED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</w:tcBorders>
            <w:shd w:val="clear" w:color="auto" w:fill="auto"/>
          </w:tcPr>
          <w:p w14:paraId="7948143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D3B867F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FA3A92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49D100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287D256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4119F9C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3251BC9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1A7A804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7E56B8E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75C191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54816971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1432717D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6E38787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7714B1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05A622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67395B5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B43150C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78B5476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7340A4E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27C519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651EBA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FC99C6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49295984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03B6E7F9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1AEDFFB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777FB8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0F9410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540CBB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1D2FB79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606374E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784B02F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867D6DC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2AAA35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7483BC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675B302C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525C0733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2F8D1F19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3EEC75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A6141F9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02CB53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E31BF7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58A73E6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B8CFF3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B27D7D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28F49E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E13597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71CC5C60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3053E5F2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  <w:r w:rsidRPr="002C1AAA">
              <w:rPr>
                <w:color w:val="FC4421"/>
                <w:sz w:val="18"/>
                <w:szCs w:val="18"/>
              </w:rPr>
              <w:t xml:space="preserve"> </w:t>
            </w:r>
          </w:p>
        </w:tc>
        <w:tc>
          <w:tcPr>
            <w:tcW w:w="1272" w:type="dxa"/>
            <w:shd w:val="clear" w:color="auto" w:fill="auto"/>
          </w:tcPr>
          <w:p w14:paraId="1DA9463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1F7628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A8BB7E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D19D64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33D703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705EAA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90882A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688328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2074F4C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D79B97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0BDDDAE1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4800B97F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5ED9294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C10A6F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5E1167C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7286FF6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55BECD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299979F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95A8C59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1C7072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B6A2E5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37FE0BE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1FCEDCB0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592294F8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1EB9E6E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CDB1815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C37CF5E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41B3F0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44D253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E9981A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20EBE6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AAA4E4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288E43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8A8D3B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3FB863BC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5DF5112B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1DA0988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508613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D8548B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D43DCB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F7632F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48DFE35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65DEDE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C7B942C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BF0481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C0B11D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7EBCE00A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1FD6FC17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1591BB3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2C759E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4D0227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FC6461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47C59B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18AAE8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055495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42EBEE44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020881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B12791C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38AC3667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2EEBDAAB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29308F7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6FD7F2F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605009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8F3BA5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940FC5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D1C7F4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94C789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5BA83CF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F5F5EF6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8CAD724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77E6A450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41AFDB58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127E953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D2F1515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2487FA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255E5E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461F6F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4D4CE52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9FF1D0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B0A2B1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023705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A98830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47A034F0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663A8F51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6F98F2CF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9A7EDF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A61768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80DB3D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0B86CC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E3136C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10F4424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1B5D65F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7EDC45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7912E0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156905EF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681BA5F7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07BAD93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62BB659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5FF43F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CDFD13E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16B287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6FB46A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0D13E39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64CB8DE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85D0446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379DEE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134AFC3D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79155645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429B9AF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694BFF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396009C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CA2473F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8942F5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7E9660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FFB6485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4A4C1D94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51799BE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5720C34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44E82814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3EBB5F5E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35465D4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7748B16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D08AA39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07747B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0B080165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D2A2A1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59DF9F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88A6BD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158EAE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B38963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02255D6D" w14:textId="77777777" w:rsidTr="008335E9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19566E98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23DD8334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3FF2E65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FA39D9F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2E2E128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04E4BA3D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5C96FA1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2BCC598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993EC1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AD5B40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3676F4B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  <w:tr w:rsidR="00767AEF" w:rsidRPr="002C1AAA" w14:paraId="771EEE5F" w14:textId="77777777" w:rsidTr="008335E9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6E7DD585" w14:textId="77777777" w:rsidR="00767AEF" w:rsidRPr="002C1AAA" w:rsidRDefault="00767AEF" w:rsidP="008335E9">
            <w:pPr>
              <w:rPr>
                <w:color w:val="FC4421"/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6C752EA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68AA2D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F95EF8A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6136E60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27E52C9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33AB0CE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D9D82C3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2EAE47F6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F0B6907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23C92862" w14:textId="77777777" w:rsidR="00767AEF" w:rsidRPr="002C1AAA" w:rsidRDefault="00767AEF" w:rsidP="008335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C4421"/>
                <w:sz w:val="18"/>
                <w:szCs w:val="18"/>
              </w:rPr>
            </w:pPr>
          </w:p>
        </w:tc>
      </w:tr>
    </w:tbl>
    <w:p w14:paraId="6B5BD4EC" w14:textId="77777777" w:rsidR="007B7A8F" w:rsidRDefault="007B7A8F"/>
    <w:p w14:paraId="3D045EA4" w14:textId="77777777" w:rsidR="007B7A8F" w:rsidRDefault="007B7A8F"/>
    <w:p w14:paraId="6BAF8B9F" w14:textId="77777777" w:rsidR="007B7A8F" w:rsidRDefault="007B7A8F" w:rsidP="00CE4954">
      <w:pPr>
        <w:pStyle w:val="Answer"/>
        <w:tabs>
          <w:tab w:val="left" w:pos="2400"/>
        </w:tabs>
        <w:ind w:left="0"/>
      </w:pPr>
    </w:p>
    <w:p w14:paraId="756B62C3" w14:textId="77777777" w:rsidR="001A5356" w:rsidRDefault="001A5356" w:rsidP="0047187F">
      <w:pPr>
        <w:pStyle w:val="Answer"/>
        <w:ind w:left="0"/>
      </w:pPr>
    </w:p>
    <w:p w14:paraId="33B8C961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91E84">
      <w:headerReference w:type="default" r:id="rId10"/>
      <w:footerReference w:type="default" r:id="rId11"/>
      <w:pgSz w:w="16840" w:h="11900" w:orient="landscape"/>
      <w:pgMar w:top="1191" w:right="2155" w:bottom="1191" w:left="1247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76D76" w14:textId="77777777" w:rsidR="007B7A8F" w:rsidRDefault="007B7A8F">
      <w:r>
        <w:separator/>
      </w:r>
    </w:p>
  </w:endnote>
  <w:endnote w:type="continuationSeparator" w:id="0">
    <w:p w14:paraId="751288CE" w14:textId="77777777" w:rsidR="007B7A8F" w:rsidRDefault="007B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4F6B0" w14:textId="0323FE00" w:rsidR="0006252B" w:rsidRPr="00F03E33" w:rsidRDefault="0006252B" w:rsidP="0006252B">
    <w:pPr>
      <w:pStyle w:val="Footer"/>
      <w:tabs>
        <w:tab w:val="clear" w:pos="9639"/>
        <w:tab w:val="clear" w:pos="11199"/>
        <w:tab w:val="left" w:pos="1644"/>
        <w:tab w:val="left" w:pos="336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36189EE5" wp14:editId="6AE26968">
              <wp:simplePos x="0" y="0"/>
              <wp:positionH relativeFrom="page">
                <wp:align>center</wp:align>
              </wp:positionH>
              <wp:positionV relativeFrom="paragraph">
                <wp:posOffset>-268233</wp:posOffset>
              </wp:positionV>
              <wp:extent cx="10757139" cy="610607"/>
              <wp:effectExtent l="0" t="0" r="25400" b="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757139" cy="610607"/>
                        <a:chOff x="0" y="-8627"/>
                        <a:chExt cx="10757139" cy="610607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 flipV="1">
                          <a:off x="0" y="-8627"/>
                          <a:ext cx="10757139" cy="862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12934" y="91008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7F449C1" id="Group 4" o:spid="_x0000_s1026" style="position:absolute;margin-left:0;margin-top:-21.1pt;width:847pt;height:48.1pt;z-index:251662848;mso-position-horizontal:center;mso-position-horizontal-relative:page;mso-width-relative:margin;mso-height-relative:margin" coordorigin=",-86" coordsize="107571,61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">
              <v:line id="Straight Connector 9" o:spid="_x0000_s1027" style="position:absolute;flip:y;visibility:visible;mso-wrap-style:square" from="0,-86" to="10757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80129;top:91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  <w10:wrap anchorx="page"/>
            </v:group>
          </w:pict>
        </mc:Fallback>
      </mc:AlternateContent>
    </w:r>
    <w:r>
      <w:rPr>
        <w:rFonts w:cs="Arial"/>
      </w:rPr>
      <w:t xml:space="preserve">     </w:t>
    </w:r>
    <w:fldSimple w:instr=" NUMPAGES   \* MERGEFORMAT ">
      <w:r>
        <w:t>1</w:t>
      </w:r>
    </w:fldSimple>
    <w:r>
      <w:t xml:space="preserve"> of 1</w:t>
    </w:r>
    <w:r>
      <w:tab/>
    </w:r>
    <w:r>
      <w:tab/>
    </w:r>
  </w:p>
  <w:p w14:paraId="678AB72E" w14:textId="11D34EEA" w:rsidR="00D634FC" w:rsidRPr="00F91E84" w:rsidRDefault="00D634FC" w:rsidP="0006252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24F80" w14:textId="77777777" w:rsidR="007B7A8F" w:rsidRDefault="007B7A8F">
      <w:r>
        <w:separator/>
      </w:r>
    </w:p>
  </w:footnote>
  <w:footnote w:type="continuationSeparator" w:id="0">
    <w:p w14:paraId="66D35C70" w14:textId="77777777" w:rsidR="007B7A8F" w:rsidRDefault="007B7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9664" w14:textId="77777777" w:rsidR="00AE5577" w:rsidRDefault="00AE5577" w:rsidP="00AE5577">
    <w:pPr>
      <w:pStyle w:val="Header"/>
    </w:pPr>
    <w:r>
      <w:tab/>
    </w:r>
    <w:r>
      <w:rPr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62FE1923" wp14:editId="49174CBA">
              <wp:simplePos x="0" y="0"/>
              <wp:positionH relativeFrom="column">
                <wp:posOffset>-724853</wp:posOffset>
              </wp:positionH>
              <wp:positionV relativeFrom="paragraph">
                <wp:posOffset>-231457</wp:posOffset>
              </wp:positionV>
              <wp:extent cx="10728000" cy="816610"/>
              <wp:effectExtent l="0" t="0" r="0" b="2540"/>
              <wp:wrapNone/>
              <wp:docPr id="1210471196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728000" cy="816610"/>
                        <a:chOff x="0" y="0"/>
                        <a:chExt cx="10728000" cy="816610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771525"/>
                          <a:ext cx="10728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0677689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43863" y="76200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0501" y="104775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4863" y="0"/>
                          <a:ext cx="6486525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8D943F" w14:textId="7797F277" w:rsidR="00AE5577" w:rsidRPr="00631B61" w:rsidRDefault="00F91E84" w:rsidP="00AE5577">
                            <w:pP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67CE0DF" w14:textId="5E2F0284" w:rsidR="00AE5577" w:rsidRPr="00631B61" w:rsidRDefault="00F91E84" w:rsidP="00AE5577">
                            <w:pP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FE1923" id="Group 1" o:spid="_x0000_s1026" style="position:absolute;left:0;text-align:left;margin-left:-57.1pt;margin-top:-18.2pt;width:844.7pt;height:64.3pt;z-index:251660800" coordsize="107280,8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">
              <v:shape id="Graphic 26" o:spid="_x0000_s1027" style="position:absolute;top:7715;width:10728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80438;top:76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1905;top:1047;width:5676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8048;width:64865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48D943F" w14:textId="7797F277" w:rsidR="00AE5577" w:rsidRPr="00631B61" w:rsidRDefault="00F91E84" w:rsidP="00AE5577">
                      <w:pP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67CE0DF" w14:textId="5E2F0284" w:rsidR="00AE5577" w:rsidRPr="00631B61" w:rsidRDefault="00F91E84" w:rsidP="00AE5577">
                      <w:pP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43BE2E8C" w14:textId="005549D5" w:rsidR="00AA343B" w:rsidRPr="00677033" w:rsidRDefault="00AA343B" w:rsidP="00AE5577">
    <w:pPr>
      <w:pStyle w:val="Header"/>
      <w:tabs>
        <w:tab w:val="clear" w:pos="4320"/>
        <w:tab w:val="clear" w:pos="8640"/>
        <w:tab w:val="left" w:pos="55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7B0F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F03C90"/>
    <w:multiLevelType w:val="hybridMultilevel"/>
    <w:tmpl w:val="2EDE87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12402"/>
    <w:multiLevelType w:val="hybridMultilevel"/>
    <w:tmpl w:val="467A2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1CC64704"/>
    <w:lvl w:ilvl="0" w:tplc="C666C0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C4421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16A3F"/>
    <w:multiLevelType w:val="hybridMultilevel"/>
    <w:tmpl w:val="62CE0432"/>
    <w:lvl w:ilvl="0" w:tplc="21703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161D8E"/>
    <w:multiLevelType w:val="multilevel"/>
    <w:tmpl w:val="804E8D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77E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FC44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77E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77E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77E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77E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77E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77E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77E3"/>
      </w:rPr>
    </w:lvl>
  </w:abstractNum>
  <w:abstractNum w:abstractNumId="8" w15:restartNumberingAfterBreak="0">
    <w:nsid w:val="1E991A41"/>
    <w:multiLevelType w:val="hybridMultilevel"/>
    <w:tmpl w:val="CC38F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169DC"/>
    <w:multiLevelType w:val="multilevel"/>
    <w:tmpl w:val="F132B8D4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auto"/>
      </w:rPr>
    </w:lvl>
  </w:abstractNum>
  <w:abstractNum w:abstractNumId="14" w15:restartNumberingAfterBreak="0">
    <w:nsid w:val="2D5B2EAB"/>
    <w:multiLevelType w:val="hybridMultilevel"/>
    <w:tmpl w:val="D2CC7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71CB"/>
    <w:multiLevelType w:val="hybridMultilevel"/>
    <w:tmpl w:val="04FA3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96292"/>
    <w:multiLevelType w:val="hybridMultilevel"/>
    <w:tmpl w:val="077C640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A03341C"/>
    <w:multiLevelType w:val="hybridMultilevel"/>
    <w:tmpl w:val="D8C6D3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9F26A1"/>
    <w:multiLevelType w:val="multilevel"/>
    <w:tmpl w:val="3AB0FC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color w:val="FC44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B71A5"/>
    <w:multiLevelType w:val="hybridMultilevel"/>
    <w:tmpl w:val="21EC9B9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41A2A"/>
    <w:multiLevelType w:val="hybridMultilevel"/>
    <w:tmpl w:val="06EAB9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13E75"/>
    <w:multiLevelType w:val="hybridMultilevel"/>
    <w:tmpl w:val="B0A6713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988311">
    <w:abstractNumId w:val="9"/>
  </w:num>
  <w:num w:numId="2" w16cid:durableId="649210280">
    <w:abstractNumId w:val="25"/>
  </w:num>
  <w:num w:numId="3" w16cid:durableId="1554732805">
    <w:abstractNumId w:val="33"/>
  </w:num>
  <w:num w:numId="4" w16cid:durableId="1041706744">
    <w:abstractNumId w:val="27"/>
  </w:num>
  <w:num w:numId="5" w16cid:durableId="1327590626">
    <w:abstractNumId w:val="12"/>
  </w:num>
  <w:num w:numId="6" w16cid:durableId="87580097">
    <w:abstractNumId w:val="26"/>
  </w:num>
  <w:num w:numId="7" w16cid:durableId="479617483">
    <w:abstractNumId w:val="12"/>
  </w:num>
  <w:num w:numId="8" w16cid:durableId="1309092412">
    <w:abstractNumId w:val="2"/>
  </w:num>
  <w:num w:numId="9" w16cid:durableId="396519601">
    <w:abstractNumId w:val="12"/>
    <w:lvlOverride w:ilvl="0">
      <w:startOverride w:val="1"/>
    </w:lvlOverride>
  </w:num>
  <w:num w:numId="10" w16cid:durableId="678703854">
    <w:abstractNumId w:val="28"/>
  </w:num>
  <w:num w:numId="11" w16cid:durableId="1808157501">
    <w:abstractNumId w:val="24"/>
  </w:num>
  <w:num w:numId="12" w16cid:durableId="552079184">
    <w:abstractNumId w:val="10"/>
  </w:num>
  <w:num w:numId="13" w16cid:durableId="422339201">
    <w:abstractNumId w:val="22"/>
  </w:num>
  <w:num w:numId="14" w16cid:durableId="2038189942">
    <w:abstractNumId w:val="30"/>
  </w:num>
  <w:num w:numId="15" w16cid:durableId="812867467">
    <w:abstractNumId w:val="20"/>
  </w:num>
  <w:num w:numId="16" w16cid:durableId="568272199">
    <w:abstractNumId w:val="11"/>
  </w:num>
  <w:num w:numId="17" w16cid:durableId="63794459">
    <w:abstractNumId w:val="37"/>
  </w:num>
  <w:num w:numId="18" w16cid:durableId="1847161650">
    <w:abstractNumId w:val="38"/>
  </w:num>
  <w:num w:numId="19" w16cid:durableId="1383671687">
    <w:abstractNumId w:val="5"/>
  </w:num>
  <w:num w:numId="20" w16cid:durableId="1299458912">
    <w:abstractNumId w:val="4"/>
  </w:num>
  <w:num w:numId="21" w16cid:durableId="1513764093">
    <w:abstractNumId w:val="18"/>
  </w:num>
  <w:num w:numId="22" w16cid:durableId="1820489104">
    <w:abstractNumId w:val="18"/>
    <w:lvlOverride w:ilvl="0">
      <w:startOverride w:val="1"/>
    </w:lvlOverride>
  </w:num>
  <w:num w:numId="23" w16cid:durableId="789396915">
    <w:abstractNumId w:val="35"/>
  </w:num>
  <w:num w:numId="24" w16cid:durableId="1830631920">
    <w:abstractNumId w:val="18"/>
    <w:lvlOverride w:ilvl="0">
      <w:startOverride w:val="1"/>
    </w:lvlOverride>
  </w:num>
  <w:num w:numId="25" w16cid:durableId="1750231906">
    <w:abstractNumId w:val="18"/>
    <w:lvlOverride w:ilvl="0">
      <w:startOverride w:val="1"/>
    </w:lvlOverride>
  </w:num>
  <w:num w:numId="26" w16cid:durableId="1405687596">
    <w:abstractNumId w:val="19"/>
  </w:num>
  <w:num w:numId="27" w16cid:durableId="1119452387">
    <w:abstractNumId w:val="31"/>
  </w:num>
  <w:num w:numId="28" w16cid:durableId="290088937">
    <w:abstractNumId w:val="18"/>
    <w:lvlOverride w:ilvl="0">
      <w:startOverride w:val="1"/>
    </w:lvlOverride>
  </w:num>
  <w:num w:numId="29" w16cid:durableId="1926760846">
    <w:abstractNumId w:val="32"/>
  </w:num>
  <w:num w:numId="30" w16cid:durableId="308247522">
    <w:abstractNumId w:val="18"/>
  </w:num>
  <w:num w:numId="31" w16cid:durableId="504593664">
    <w:abstractNumId w:val="18"/>
    <w:lvlOverride w:ilvl="0">
      <w:startOverride w:val="1"/>
    </w:lvlOverride>
  </w:num>
  <w:num w:numId="32" w16cid:durableId="1067924170">
    <w:abstractNumId w:val="18"/>
    <w:lvlOverride w:ilvl="0">
      <w:startOverride w:val="1"/>
    </w:lvlOverride>
  </w:num>
  <w:num w:numId="33" w16cid:durableId="1065571741">
    <w:abstractNumId w:val="0"/>
  </w:num>
  <w:num w:numId="34" w16cid:durableId="804277899">
    <w:abstractNumId w:val="21"/>
  </w:num>
  <w:num w:numId="35" w16cid:durableId="1550145186">
    <w:abstractNumId w:val="23"/>
  </w:num>
  <w:num w:numId="36" w16cid:durableId="174223841">
    <w:abstractNumId w:val="16"/>
  </w:num>
  <w:num w:numId="37" w16cid:durableId="1007832625">
    <w:abstractNumId w:val="3"/>
  </w:num>
  <w:num w:numId="38" w16cid:durableId="1272931465">
    <w:abstractNumId w:val="29"/>
  </w:num>
  <w:num w:numId="39" w16cid:durableId="364909011">
    <w:abstractNumId w:val="36"/>
  </w:num>
  <w:num w:numId="40" w16cid:durableId="977609706">
    <w:abstractNumId w:val="34"/>
  </w:num>
  <w:num w:numId="41" w16cid:durableId="967664747">
    <w:abstractNumId w:val="8"/>
  </w:num>
  <w:num w:numId="42" w16cid:durableId="464393292">
    <w:abstractNumId w:val="13"/>
  </w:num>
  <w:num w:numId="43" w16cid:durableId="1824423404">
    <w:abstractNumId w:val="7"/>
  </w:num>
  <w:num w:numId="44" w16cid:durableId="550649155">
    <w:abstractNumId w:val="14"/>
  </w:num>
  <w:num w:numId="45" w16cid:durableId="592251217">
    <w:abstractNumId w:val="6"/>
  </w:num>
  <w:num w:numId="46" w16cid:durableId="907034010">
    <w:abstractNumId w:val="17"/>
  </w:num>
  <w:num w:numId="47" w16cid:durableId="220674488">
    <w:abstractNumId w:val="15"/>
  </w:num>
  <w:num w:numId="48" w16cid:durableId="137191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linkStyl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A8F"/>
    <w:rsid w:val="000033BD"/>
    <w:rsid w:val="00060D62"/>
    <w:rsid w:val="0006252B"/>
    <w:rsid w:val="0006748D"/>
    <w:rsid w:val="00082C62"/>
    <w:rsid w:val="000B231F"/>
    <w:rsid w:val="000B3C4D"/>
    <w:rsid w:val="000E0F6D"/>
    <w:rsid w:val="000E194B"/>
    <w:rsid w:val="000F3286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C1AAA"/>
    <w:rsid w:val="002D07A8"/>
    <w:rsid w:val="002F0F77"/>
    <w:rsid w:val="003404D7"/>
    <w:rsid w:val="003405EA"/>
    <w:rsid w:val="003F7F14"/>
    <w:rsid w:val="00404B31"/>
    <w:rsid w:val="0040563C"/>
    <w:rsid w:val="004117F4"/>
    <w:rsid w:val="00474F67"/>
    <w:rsid w:val="0048500D"/>
    <w:rsid w:val="004A1A79"/>
    <w:rsid w:val="004A44B5"/>
    <w:rsid w:val="00524E1B"/>
    <w:rsid w:val="005545EC"/>
    <w:rsid w:val="005C6AF2"/>
    <w:rsid w:val="005E373E"/>
    <w:rsid w:val="006124C0"/>
    <w:rsid w:val="006135C0"/>
    <w:rsid w:val="006473EA"/>
    <w:rsid w:val="006642FD"/>
    <w:rsid w:val="00677033"/>
    <w:rsid w:val="006807B0"/>
    <w:rsid w:val="00691B95"/>
    <w:rsid w:val="006B798A"/>
    <w:rsid w:val="006D3AA3"/>
    <w:rsid w:val="006D4994"/>
    <w:rsid w:val="006E1028"/>
    <w:rsid w:val="006E19C2"/>
    <w:rsid w:val="006F7BAF"/>
    <w:rsid w:val="00767AEF"/>
    <w:rsid w:val="00797FA7"/>
    <w:rsid w:val="007B7A8F"/>
    <w:rsid w:val="007F1323"/>
    <w:rsid w:val="00876848"/>
    <w:rsid w:val="008C1F1C"/>
    <w:rsid w:val="008D47A6"/>
    <w:rsid w:val="009975A0"/>
    <w:rsid w:val="009C147A"/>
    <w:rsid w:val="009C3AF2"/>
    <w:rsid w:val="009C5C6E"/>
    <w:rsid w:val="009E7368"/>
    <w:rsid w:val="00A132C5"/>
    <w:rsid w:val="00A2454C"/>
    <w:rsid w:val="00AA343B"/>
    <w:rsid w:val="00AD179E"/>
    <w:rsid w:val="00AE245C"/>
    <w:rsid w:val="00AE5577"/>
    <w:rsid w:val="00AF4E8F"/>
    <w:rsid w:val="00B054EC"/>
    <w:rsid w:val="00B54776"/>
    <w:rsid w:val="00BA56B1"/>
    <w:rsid w:val="00BE2C21"/>
    <w:rsid w:val="00C01D20"/>
    <w:rsid w:val="00C202BF"/>
    <w:rsid w:val="00C23AA3"/>
    <w:rsid w:val="00C57D6C"/>
    <w:rsid w:val="00C60280"/>
    <w:rsid w:val="00C858D7"/>
    <w:rsid w:val="00C92F19"/>
    <w:rsid w:val="00D03003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1E84"/>
    <w:rsid w:val="00F92B38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1C89D76"/>
  <w15:docId w15:val="{A1489BC2-24D8-486E-8696-AF123604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3003"/>
    <w:pPr>
      <w:ind w:left="284" w:hanging="284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03003"/>
    <w:pPr>
      <w:spacing w:after="360"/>
      <w:outlineLvl w:val="0"/>
    </w:pPr>
    <w:rPr>
      <w:rFonts w:eastAsia="Times New Roman" w:cs="Arial"/>
      <w:b/>
      <w:bCs/>
      <w:color w:val="FC4421"/>
      <w:sz w:val="32"/>
    </w:rPr>
  </w:style>
  <w:style w:type="paragraph" w:styleId="Heading2">
    <w:name w:val="heading 2"/>
    <w:basedOn w:val="Normal"/>
    <w:next w:val="Normal"/>
    <w:link w:val="Heading2Char"/>
    <w:qFormat/>
    <w:rsid w:val="00D03003"/>
    <w:pPr>
      <w:keepNext/>
      <w:spacing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D03003"/>
    <w:pPr>
      <w:keepNext/>
      <w:spacing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  <w:rsid w:val="00D030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3003"/>
  </w:style>
  <w:style w:type="character" w:customStyle="1" w:styleId="Heading1Char">
    <w:name w:val="Heading 1 Char"/>
    <w:link w:val="Heading1"/>
    <w:rsid w:val="00D03003"/>
    <w:rPr>
      <w:rFonts w:ascii="Arial" w:eastAsia="Times New Roman" w:hAnsi="Arial" w:cs="Arial"/>
      <w:b/>
      <w:bCs/>
      <w:color w:val="FC4421"/>
      <w:sz w:val="32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03003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uiPriority w:val="99"/>
    <w:rsid w:val="00D03003"/>
    <w:rPr>
      <w:rFonts w:ascii="Arial" w:hAnsi="Arial"/>
      <w:sz w:val="18"/>
      <w:lang w:eastAsia="en-US"/>
    </w:rPr>
  </w:style>
  <w:style w:type="paragraph" w:customStyle="1" w:styleId="Normalbulletlist">
    <w:name w:val="Normal bullet list"/>
    <w:basedOn w:val="Normal"/>
    <w:rsid w:val="00D0300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D03003"/>
    <w:pPr>
      <w:numPr>
        <w:numId w:val="20"/>
      </w:numPr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D03003"/>
    <w:rPr>
      <w:b/>
    </w:rPr>
  </w:style>
  <w:style w:type="paragraph" w:customStyle="1" w:styleId="Normalheadingred">
    <w:name w:val="Normal heading red"/>
    <w:basedOn w:val="Normal"/>
    <w:qFormat/>
    <w:rsid w:val="00D03003"/>
    <w:rPr>
      <w:b/>
      <w:color w:val="FC4421"/>
    </w:rPr>
  </w:style>
  <w:style w:type="paragraph" w:customStyle="1" w:styleId="Normalnumberedlist">
    <w:name w:val="Normal numbered list"/>
    <w:basedOn w:val="Normal"/>
    <w:qFormat/>
    <w:rsid w:val="00D03003"/>
    <w:pPr>
      <w:numPr>
        <w:numId w:val="21"/>
      </w:numPr>
    </w:pPr>
  </w:style>
  <w:style w:type="paragraph" w:customStyle="1" w:styleId="Unittitle">
    <w:name w:val="Unit title"/>
    <w:basedOn w:val="Normal"/>
    <w:rsid w:val="00D03003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</w:style>
  <w:style w:type="character" w:customStyle="1" w:styleId="Heading3Char">
    <w:name w:val="Heading 3 Char"/>
    <w:link w:val="Heading3"/>
    <w:rsid w:val="00D0300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D03003"/>
    <w:rPr>
      <w:rFonts w:ascii="Arial" w:eastAsia="Times New Roman" w:hAnsi="Arial"/>
      <w:b/>
      <w:bCs/>
      <w:sz w:val="26"/>
      <w:szCs w:val="24"/>
      <w:lang w:eastAsia="en-US"/>
    </w:rPr>
  </w:style>
  <w:style w:type="paragraph" w:styleId="Header">
    <w:name w:val="header"/>
    <w:basedOn w:val="Normal"/>
    <w:link w:val="HeaderChar"/>
    <w:rsid w:val="00D0300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03003"/>
    <w:rPr>
      <w:rFonts w:ascii="Arial" w:hAnsi="Arial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D0300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D03003"/>
    <w:rPr>
      <w:rFonts w:ascii="Lucida Grande" w:hAnsi="Lucida Grande"/>
      <w:sz w:val="18"/>
      <w:szCs w:val="18"/>
      <w:lang w:eastAsia="en-US"/>
    </w:rPr>
  </w:style>
  <w:style w:type="table" w:styleId="TableGrid">
    <w:name w:val="Table Grid"/>
    <w:basedOn w:val="TableNormal"/>
    <w:rsid w:val="00D03003"/>
    <w:pPr>
      <w:ind w:left="284" w:hanging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51">
    <w:name w:val="Grid Table 1 Light - Accent 51"/>
    <w:basedOn w:val="TableNormal"/>
    <w:uiPriority w:val="46"/>
    <w:rsid w:val="007B7A8F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rsid w:val="00D03003"/>
    <w:rPr>
      <w:color w:val="FC4421"/>
      <w:u w:val="single"/>
    </w:rPr>
  </w:style>
  <w:style w:type="character" w:styleId="FollowedHyperlink">
    <w:name w:val="FollowedHyperlink"/>
    <w:rsid w:val="00D03003"/>
    <w:rPr>
      <w:color w:val="800080"/>
      <w:u w:val="single"/>
    </w:rPr>
  </w:style>
  <w:style w:type="character" w:styleId="CommentReference">
    <w:name w:val="annotation reference"/>
    <w:basedOn w:val="DefaultParagraphFont"/>
    <w:semiHidden/>
    <w:unhideWhenUsed/>
    <w:rsid w:val="00D030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030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030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3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3003"/>
    <w:rPr>
      <w:rFonts w:ascii="Arial" w:hAnsi="Arial"/>
      <w:b/>
      <w:bCs/>
      <w:lang w:eastAsia="en-US"/>
    </w:rPr>
  </w:style>
  <w:style w:type="paragraph" w:customStyle="1" w:styleId="Default">
    <w:name w:val="Default"/>
    <w:rsid w:val="00D03003"/>
    <w:pPr>
      <w:autoSpaceDE w:val="0"/>
      <w:autoSpaceDN w:val="0"/>
      <w:adjustRightInd w:val="0"/>
      <w:ind w:left="284" w:hanging="284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3003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D0300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03003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zeld\Downloads\T%20Levels%20-%20Sample%20Scheme%20of%20Work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E3DB9-AF56-4002-9CFA-516A8A69C082}">
  <ds:schemaRefs>
    <ds:schemaRef ds:uri="http://www.w3.org/XML/1998/namespace"/>
    <ds:schemaRef ds:uri="01e15224-84b2-4570-bdea-a67bb94d0921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7c04300a-231c-4281-9146-a98f6f4a7aff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03E523D-79C0-4503-99B7-03681A9F9E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D12CD-19DB-4CBB-857B-0AFEAF95D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 Levels - Sample Scheme of Work Template.dotx</Template>
  <TotalTime>6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14</cp:revision>
  <cp:lastPrinted>2021-02-18T12:47:00Z</cp:lastPrinted>
  <dcterms:created xsi:type="dcterms:W3CDTF">2021-09-21T14:23:00Z</dcterms:created>
  <dcterms:modified xsi:type="dcterms:W3CDTF">2025-06-20T12:02:00Z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2025-05-30T12:02:12Z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26e09685-ffc2-487b-bc6b-31d67d3bbee3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